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6154D1A9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2</w:t>
      </w:r>
    </w:p>
    <w:p w14:paraId="07833756" w14:textId="1CCCCAF9" w:rsidR="004B4FD0" w:rsidRPr="00EA192A" w:rsidRDefault="001912A5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Torre</w:t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3B7DF68C" w14:textId="364407A2" w:rsidR="00C153D8" w:rsidRDefault="00CA5C0C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a torre de acordo com as instruções de construção e deixe de fora os suportes estáticos cinza-prata primeiro, de modo que a torre inicialmente consista apenas da plataforma e das pernas.</w:t>
      </w:r>
    </w:p>
    <w:p w14:paraId="37968F6B" w14:textId="64A282D2" w:rsidR="00C153D8" w:rsidRDefault="00C153D8" w:rsidP="0075165A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4981ABE6" wp14:editId="76264449">
            <wp:extent cx="3792613" cy="4010025"/>
            <wp:effectExtent l="0" t="0" r="0" b="0"/>
            <wp:docPr id="5" name="Grafik 5" descr="Ein Bild, das Tisch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Tisch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43304" cy="4063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DFE20" w14:textId="7F2D859B" w:rsidR="00DA29C6" w:rsidRDefault="008D1D60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Quais são as deficiências de uma torre construída desta forma?</w:t>
      </w:r>
    </w:p>
    <w:p w14:paraId="0EA7234A" w14:textId="77777777" w:rsidR="00171B6E" w:rsidRDefault="00171B6E" w:rsidP="00171B6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3D0178C8" w14:textId="77777777" w:rsidR="00171B6E" w:rsidRDefault="00171B6E" w:rsidP="00171B6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7C8356E6" w14:textId="77777777" w:rsidR="00171B6E" w:rsidRDefault="00171B6E" w:rsidP="00171B6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3192D38C" w14:textId="09A3057F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temática</w:t>
      </w:r>
    </w:p>
    <w:p w14:paraId="6BC4BE16" w14:textId="38AF323D" w:rsidR="00EA192A" w:rsidRDefault="00B30AC5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Agora complete a torre com os suportes de acordo com as instruções de construção:</w:t>
      </w:r>
    </w:p>
    <w:p w14:paraId="34272022" w14:textId="0FE41E50" w:rsidR="002A6A7E" w:rsidRDefault="002A6A7E" w:rsidP="00EA192A">
      <w:pPr>
        <w:rPr>
          <w:rFonts w:ascii="Comic Sans MS" w:hAnsi="Comic Sans MS" w:cstheme="minorBidi"/>
        </w:rPr>
      </w:pPr>
    </w:p>
    <w:p w14:paraId="3D6BA0F4" w14:textId="25DCC822" w:rsidR="002A6A7E" w:rsidRDefault="00E46DF9" w:rsidP="00E46DF9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21F67747" wp14:editId="2C4F2094">
            <wp:extent cx="4143947" cy="4381500"/>
            <wp:effectExtent l="0" t="0" r="9525" b="0"/>
            <wp:docPr id="6" name="Grafik 6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Text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8635" cy="439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F99E6" w14:textId="77777777" w:rsidR="00C06FD7" w:rsidRDefault="00C06FD7" w:rsidP="00EA192A">
      <w:pPr>
        <w:rPr>
          <w:rFonts w:ascii="Comic Sans MS" w:hAnsi="Comic Sans MS" w:cstheme="minorBidi"/>
        </w:rPr>
      </w:pPr>
    </w:p>
    <w:p w14:paraId="60A32007" w14:textId="72A1935F" w:rsidR="002A6A7E" w:rsidRDefault="00E46DF9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Agora teste quais dos defeitos observados foram corrigidos com a ajuda do endurecimento pelos suportes estáticos.</w:t>
      </w:r>
    </w:p>
    <w:p w14:paraId="26BE25E3" w14:textId="77777777" w:rsidR="00C06FD7" w:rsidRDefault="00C06FD7" w:rsidP="00C06FD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67C0342D" w14:textId="77777777" w:rsidR="00C06FD7" w:rsidRDefault="00C06FD7" w:rsidP="00C06FD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539EA3D3" w14:textId="77777777" w:rsidR="00C06FD7" w:rsidRDefault="00C06FD7" w:rsidP="00C06FD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2E50ABA7" w14:textId="77777777" w:rsidR="002A6A7E" w:rsidRPr="00EA192A" w:rsidRDefault="002A6A7E" w:rsidP="00EA192A">
      <w:pPr>
        <w:rPr>
          <w:rFonts w:ascii="Comic Sans MS" w:hAnsi="Comic Sans MS" w:cstheme="minorBidi"/>
        </w:rPr>
      </w:pPr>
    </w:p>
    <w:p w14:paraId="302E3F63" w14:textId="52D7E8D7" w:rsidR="007B031B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experimental</w:t>
      </w:r>
    </w:p>
    <w:p w14:paraId="400C53CD" w14:textId="680DE373" w:rsidR="00737289" w:rsidRPr="009F2E11" w:rsidRDefault="00737289" w:rsidP="0073728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 caso dos endurecedores diagonais, há um caso especial que não é aparente à primeira vista: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Reconstrua os suportes diagonais em dois lados opostos para que estejam alinhados da mesma forma que nos outros dois lados:</w:t>
      </w:r>
    </w:p>
    <w:p w14:paraId="77DBAEC8" w14:textId="682719EA" w:rsidR="006C44B0" w:rsidRPr="009F2E11" w:rsidRDefault="00460A10" w:rsidP="0073728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resultado é uma espiral de suportes.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Que propriedade a torre perde como resultado?</w:t>
      </w:r>
    </w:p>
    <w:p w14:paraId="07FFAAB3" w14:textId="77777777" w:rsidR="00C06FD7" w:rsidRDefault="00C06FD7" w:rsidP="00C06FD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76444EB8" w14:textId="77777777" w:rsidR="00C06FD7" w:rsidRDefault="00C06FD7" w:rsidP="00C06FD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358CE3CD" w14:textId="77777777" w:rsidR="00C06FD7" w:rsidRDefault="00C06FD7" w:rsidP="00C06FD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5E3B4ED2" w14:textId="77777777" w:rsidR="00C06FD7" w:rsidRPr="00EA192A" w:rsidRDefault="00C06FD7" w:rsidP="00C06FD7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Dica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Pegue a torre em ambas as mãos e teste como o modelo pode ser deformado (mas por favor, não tão forte que o material seja danificado) </w:t>
      </w:r>
      <w:r>
        <w:rPr>
          <mc:AlternateContent>
            <mc:Choice Requires="w16se">
              <w:rFonts w:ascii="Comic Sans MS" w:hAnsi="Comic Sans MS" w:cstheme="minorBid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4B5EB0C6" w14:textId="4C8B02E1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</w:p>
    <w:sectPr w:rsidR="008F1EBB" w:rsidRPr="00EA192A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51B05" w14:textId="77777777" w:rsidR="00DA380C" w:rsidRDefault="00DA380C">
      <w:r>
        <w:separator/>
      </w:r>
    </w:p>
  </w:endnote>
  <w:endnote w:type="continuationSeparator" w:id="0">
    <w:p w14:paraId="6869F439" w14:textId="77777777" w:rsidR="00DA380C" w:rsidRDefault="00DA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E78B6" w14:textId="77777777" w:rsidR="00DA380C" w:rsidRDefault="00DA380C">
      <w:r>
        <w:separator/>
      </w:r>
    </w:p>
  </w:footnote>
  <w:footnote w:type="continuationSeparator" w:id="0">
    <w:p w14:paraId="4AC36F80" w14:textId="77777777" w:rsidR="00DA380C" w:rsidRDefault="00DA3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STEM Estática Avançado </w:t>
    </w:r>
    <w:bookmarkEnd w:id="0"/>
    <w:r>
      <w:t xml:space="preserve">– </w:t>
    </w:r>
    <w:bookmarkEnd w:id="1"/>
    <w:r>
      <w:t xml:space="preserve">Nível Secundário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1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0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29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0B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1B6E"/>
    <w:rsid w:val="0017296D"/>
    <w:rsid w:val="00190988"/>
    <w:rsid w:val="001912A5"/>
    <w:rsid w:val="0019251C"/>
    <w:rsid w:val="001A0C5A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692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A6A7E"/>
    <w:rsid w:val="002B051B"/>
    <w:rsid w:val="002B0A39"/>
    <w:rsid w:val="002C2C32"/>
    <w:rsid w:val="002C5ABD"/>
    <w:rsid w:val="002C6297"/>
    <w:rsid w:val="002C645A"/>
    <w:rsid w:val="002D139B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0961"/>
    <w:rsid w:val="003C0D47"/>
    <w:rsid w:val="003C1EF0"/>
    <w:rsid w:val="003C382C"/>
    <w:rsid w:val="003D0688"/>
    <w:rsid w:val="003D5BEC"/>
    <w:rsid w:val="003D6899"/>
    <w:rsid w:val="003E5D98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60A10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8D1"/>
    <w:rsid w:val="00543BE7"/>
    <w:rsid w:val="00543C89"/>
    <w:rsid w:val="00550161"/>
    <w:rsid w:val="0055618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C44B0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289"/>
    <w:rsid w:val="00737E99"/>
    <w:rsid w:val="00740F26"/>
    <w:rsid w:val="007460A1"/>
    <w:rsid w:val="00746124"/>
    <w:rsid w:val="00747754"/>
    <w:rsid w:val="0075165A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22F47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9768F"/>
    <w:rsid w:val="008A620F"/>
    <w:rsid w:val="008B0B31"/>
    <w:rsid w:val="008B4844"/>
    <w:rsid w:val="008B4946"/>
    <w:rsid w:val="008B63FA"/>
    <w:rsid w:val="008C3CAB"/>
    <w:rsid w:val="008D10E3"/>
    <w:rsid w:val="008D1D60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37E9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2E11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0AC5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D7F5A"/>
    <w:rsid w:val="00BE6B61"/>
    <w:rsid w:val="00BF56BF"/>
    <w:rsid w:val="00BF665D"/>
    <w:rsid w:val="00BF6743"/>
    <w:rsid w:val="00C0157E"/>
    <w:rsid w:val="00C03CEB"/>
    <w:rsid w:val="00C06FD7"/>
    <w:rsid w:val="00C112FA"/>
    <w:rsid w:val="00C11663"/>
    <w:rsid w:val="00C152B6"/>
    <w:rsid w:val="00C153D8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4C15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29C6"/>
    <w:rsid w:val="00DA380C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6DF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3B6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8879B9-E4A8-4491-BC29-292D3DD75462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162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1587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31</cp:revision>
  <cp:lastPrinted>2021-08-19T17:10:00Z</cp:lastPrinted>
  <dcterms:created xsi:type="dcterms:W3CDTF">2021-09-13T08:00:00Z</dcterms:created>
  <dcterms:modified xsi:type="dcterms:W3CDTF">2022-07-12T10:00:00Z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